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ADE" w:rsidRPr="009228A5" w:rsidRDefault="007C5ADE" w:rsidP="006F23AB">
      <w:pPr>
        <w:ind w:left="2340"/>
        <w:jc w:val="right"/>
        <w:rPr>
          <w:b/>
        </w:rPr>
      </w:pPr>
      <w:r w:rsidRPr="00DC2187">
        <w:rPr>
          <w:b/>
        </w:rPr>
        <w:t xml:space="preserve">Приложение № </w:t>
      </w:r>
      <w:r>
        <w:rPr>
          <w:b/>
        </w:rPr>
        <w:t>6</w:t>
      </w:r>
    </w:p>
    <w:p w:rsidR="007C5ADE" w:rsidRPr="00E14B3D" w:rsidRDefault="007C5ADE" w:rsidP="006F23AB">
      <w:pPr>
        <w:ind w:firstLine="2880"/>
        <w:rPr>
          <w:b/>
        </w:rPr>
      </w:pPr>
      <w:r w:rsidRPr="00DC2187">
        <w:rPr>
          <w:b/>
        </w:rPr>
        <w:t xml:space="preserve">к </w:t>
      </w:r>
      <w:r>
        <w:rPr>
          <w:b/>
        </w:rPr>
        <w:t>Договору № _____</w:t>
      </w:r>
      <w:r w:rsidRPr="006F23AB">
        <w:rPr>
          <w:b/>
        </w:rPr>
        <w:t>______________________________________________________________________</w:t>
      </w:r>
      <w:r>
        <w:rPr>
          <w:b/>
        </w:rPr>
        <w:t>_________</w:t>
      </w:r>
    </w:p>
    <w:p w:rsidR="007C5ADE" w:rsidRDefault="007C5ADE" w:rsidP="006F23AB">
      <w:pPr>
        <w:ind w:firstLine="2880"/>
        <w:rPr>
          <w:b/>
        </w:rPr>
      </w:pPr>
      <w:r>
        <w:rPr>
          <w:b/>
        </w:rPr>
        <w:t xml:space="preserve">от «____»___________ </w:t>
      </w:r>
      <w:r w:rsidRPr="009228A5">
        <w:rPr>
          <w:b/>
        </w:rPr>
        <w:t>____</w:t>
      </w:r>
      <w:r w:rsidRPr="00DC2187">
        <w:rPr>
          <w:b/>
        </w:rPr>
        <w:t>__ г.</w:t>
      </w:r>
    </w:p>
    <w:p w:rsidR="007C5ADE" w:rsidRPr="00DC2187" w:rsidRDefault="007C5ADE" w:rsidP="006F23AB">
      <w:pPr>
        <w:ind w:left="9720"/>
        <w:rPr>
          <w:b/>
        </w:rPr>
      </w:pPr>
    </w:p>
    <w:p w:rsidR="007C5ADE" w:rsidRPr="00353DE4" w:rsidRDefault="007C5ADE" w:rsidP="006F23AB">
      <w:pPr>
        <w:spacing w:after="240"/>
        <w:jc w:val="center"/>
        <w:rPr>
          <w:sz w:val="28"/>
          <w:szCs w:val="28"/>
        </w:rPr>
      </w:pPr>
      <w:r w:rsidRPr="00F064EB"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W w:w="13982" w:type="dxa"/>
        <w:tblInd w:w="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7"/>
        <w:gridCol w:w="2700"/>
        <w:gridCol w:w="900"/>
        <w:gridCol w:w="1080"/>
        <w:gridCol w:w="1080"/>
        <w:gridCol w:w="1260"/>
        <w:gridCol w:w="1260"/>
        <w:gridCol w:w="5265"/>
      </w:tblGrid>
      <w:tr w:rsidR="007C5ADE" w:rsidRPr="0092602F" w:rsidTr="00A4715F">
        <w:trPr>
          <w:trHeight w:val="709"/>
        </w:trPr>
        <w:tc>
          <w:tcPr>
            <w:tcW w:w="437" w:type="dxa"/>
            <w:tcMar>
              <w:left w:w="0" w:type="dxa"/>
              <w:right w:w="0" w:type="dxa"/>
            </w:tcMar>
          </w:tcPr>
          <w:p w:rsidR="007C5ADE" w:rsidRPr="00A4715F" w:rsidRDefault="007C5ADE" w:rsidP="00A4715F">
            <w:pPr>
              <w:ind w:hanging="4"/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Mar>
              <w:left w:w="0" w:type="dxa"/>
              <w:right w:w="0" w:type="dxa"/>
            </w:tcMar>
          </w:tcPr>
          <w:p w:rsidR="007C5ADE" w:rsidRPr="00A4715F" w:rsidRDefault="007C5ADE" w:rsidP="00A4715F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Mar>
              <w:left w:w="0" w:type="dxa"/>
              <w:right w:w="0" w:type="dxa"/>
            </w:tcMar>
          </w:tcPr>
          <w:p w:rsidR="007C5ADE" w:rsidRPr="00A4715F" w:rsidRDefault="007C5ADE" w:rsidP="00A4715F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7C5ADE" w:rsidRPr="00A4715F" w:rsidRDefault="007C5ADE" w:rsidP="00A4715F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Mar>
              <w:left w:w="0" w:type="dxa"/>
              <w:right w:w="0" w:type="dxa"/>
            </w:tcMar>
          </w:tcPr>
          <w:p w:rsidR="007C5ADE" w:rsidRPr="00A4715F" w:rsidRDefault="007C5ADE" w:rsidP="00A4715F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7C5ADE" w:rsidRPr="00A4715F" w:rsidRDefault="007C5ADE" w:rsidP="00A4715F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Ид.</w:t>
            </w:r>
          </w:p>
          <w:p w:rsidR="007C5ADE" w:rsidRPr="00A4715F" w:rsidRDefault="007C5ADE" w:rsidP="00A4715F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Mar>
              <w:left w:w="0" w:type="dxa"/>
              <w:right w:w="0" w:type="dxa"/>
            </w:tcMar>
          </w:tcPr>
          <w:p w:rsidR="007C5ADE" w:rsidRPr="00A4715F" w:rsidRDefault="007C5ADE" w:rsidP="00A4715F">
            <w:pPr>
              <w:jc w:val="center"/>
              <w:rPr>
                <w:sz w:val="20"/>
                <w:szCs w:val="20"/>
              </w:rPr>
            </w:pPr>
            <w:r w:rsidRPr="00A4715F">
              <w:rPr>
                <w:sz w:val="20"/>
                <w:szCs w:val="20"/>
              </w:rPr>
              <w:t xml:space="preserve">Ид. последующей работы и задержка </w:t>
            </w:r>
          </w:p>
        </w:tc>
        <w:tc>
          <w:tcPr>
            <w:tcW w:w="5265" w:type="dxa"/>
            <w:tcMar>
              <w:left w:w="0" w:type="dxa"/>
              <w:right w:w="0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7C5ADE" w:rsidRPr="0092602F" w:rsidTr="00A4715F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5ADE" w:rsidRPr="00A4715F" w:rsidRDefault="007C5ADE" w:rsidP="00A4715F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Диаграмма Ганта</w:t>
                  </w:r>
                </w:p>
              </w:tc>
            </w:tr>
            <w:tr w:rsidR="007C5ADE" w:rsidTr="00A4715F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5ADE" w:rsidRPr="00A4715F" w:rsidRDefault="007C5ADE" w:rsidP="00A4715F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5ADE" w:rsidRPr="00A4715F" w:rsidRDefault="007C5ADE" w:rsidP="00A4715F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5ADE" w:rsidRPr="00A4715F" w:rsidRDefault="007C5ADE" w:rsidP="00A4715F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5ADE" w:rsidRPr="00A4715F" w:rsidRDefault="007C5ADE" w:rsidP="00A4715F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5ADE" w:rsidRPr="00A4715F" w:rsidRDefault="007C5ADE" w:rsidP="00A4715F">
                  <w:pPr>
                    <w:jc w:val="center"/>
                    <w:rPr>
                      <w:sz w:val="20"/>
                      <w:szCs w:val="20"/>
                    </w:rPr>
                  </w:pPr>
                  <w:r w:rsidRPr="00A4715F"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7C5ADE" w:rsidRPr="00A4715F" w:rsidRDefault="007C5ADE" w:rsidP="00A4715F">
            <w:pPr>
              <w:jc w:val="center"/>
              <w:rPr>
                <w:sz w:val="20"/>
                <w:szCs w:val="20"/>
              </w:rPr>
            </w:pPr>
          </w:p>
        </w:tc>
      </w:tr>
      <w:tr w:rsidR="007C5ADE" w:rsidRPr="0092602F" w:rsidTr="00A4715F">
        <w:trPr>
          <w:trHeight w:val="510"/>
        </w:trPr>
        <w:tc>
          <w:tcPr>
            <w:tcW w:w="437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</w:tr>
      <w:tr w:rsidR="007C5ADE" w:rsidRPr="0092602F" w:rsidTr="00A4715F">
        <w:trPr>
          <w:trHeight w:val="911"/>
        </w:trPr>
        <w:tc>
          <w:tcPr>
            <w:tcW w:w="437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vAlign w:val="center"/>
          </w:tcPr>
          <w:p w:rsidR="007C5ADE" w:rsidRPr="00A4715F" w:rsidRDefault="007C5ADE" w:rsidP="00ED5A95">
            <w:pPr>
              <w:rPr>
                <w:sz w:val="20"/>
                <w:szCs w:val="20"/>
              </w:rPr>
            </w:pPr>
          </w:p>
        </w:tc>
      </w:tr>
    </w:tbl>
    <w:p w:rsidR="007C5ADE" w:rsidRDefault="007C5ADE" w:rsidP="006F23AB"/>
    <w:p w:rsidR="007C5ADE" w:rsidRPr="00F87C88" w:rsidRDefault="007C5ADE" w:rsidP="006F23AB">
      <w:pPr>
        <w:jc w:val="both"/>
        <w:rPr>
          <w:b/>
          <w:color w:val="000000"/>
        </w:rPr>
      </w:pPr>
      <w:r w:rsidRPr="00497617">
        <w:rPr>
          <w:u w:val="single"/>
        </w:rPr>
        <w:t>Примечание.</w:t>
      </w:r>
      <w:r>
        <w:t xml:space="preserve"> </w:t>
      </w:r>
      <w:r w:rsidRPr="009523CC"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 Если Этап не имеет предшествующих или последующих Этапов, то необходимо установить дату его начала или окончания</w:t>
      </w:r>
      <w:r w:rsidRPr="00F87C88">
        <w:t>.</w:t>
      </w:r>
    </w:p>
    <w:p w:rsidR="007C5ADE" w:rsidRPr="00497617" w:rsidRDefault="007C5ADE" w:rsidP="006F23AB">
      <w:pPr>
        <w:ind w:left="1620"/>
        <w:jc w:val="both"/>
        <w:rPr>
          <w:b/>
          <w:color w:val="000000"/>
        </w:rPr>
      </w:pPr>
    </w:p>
    <w:p w:rsidR="007C5ADE" w:rsidRPr="006F23AB" w:rsidRDefault="007C5ADE" w:rsidP="006F23AB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132837">
        <w:rPr>
          <w:b/>
          <w:color w:val="000000"/>
        </w:rPr>
        <w:tab/>
      </w:r>
      <w:r w:rsidRPr="00132837">
        <w:rPr>
          <w:b/>
          <w:color w:val="000000"/>
        </w:rPr>
        <w:tab/>
      </w:r>
      <w:r>
        <w:rPr>
          <w:b/>
          <w:color w:val="000000"/>
        </w:rPr>
        <w:t>ОТ ПОСТАВЩИКА:</w:t>
      </w:r>
      <w:r>
        <w:rPr>
          <w:b/>
          <w:color w:val="000000"/>
        </w:rPr>
        <w:tab/>
      </w:r>
    </w:p>
    <w:p w:rsidR="007C5ADE" w:rsidRPr="006F23AB" w:rsidRDefault="007C5ADE" w:rsidP="006F23AB">
      <w:pPr>
        <w:jc w:val="both"/>
        <w:rPr>
          <w:b/>
          <w:color w:val="000000"/>
        </w:rPr>
      </w:pPr>
      <w:r w:rsidRPr="006F23AB">
        <w:rPr>
          <w:b/>
          <w:color w:val="000000"/>
        </w:rPr>
        <w:t xml:space="preserve">        ________________________________________________                                   ________________________________________________</w:t>
      </w:r>
    </w:p>
    <w:p w:rsidR="007C5ADE" w:rsidRPr="004969CF" w:rsidRDefault="007C5ADE" w:rsidP="006F23AB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7C5ADE" w:rsidRPr="00046D7B" w:rsidRDefault="007C5ADE" w:rsidP="006F23AB">
      <w:pPr>
        <w:jc w:val="both"/>
        <w:rPr>
          <w:b/>
          <w:color w:val="000000"/>
        </w:rPr>
      </w:pPr>
      <w:r w:rsidRPr="006F23AB">
        <w:rPr>
          <w:b/>
          <w:color w:val="000000"/>
        </w:rPr>
        <w:t xml:space="preserve">        ____</w:t>
      </w:r>
      <w:r w:rsidRPr="004969CF">
        <w:rPr>
          <w:b/>
          <w:color w:val="000000"/>
        </w:rPr>
        <w:t xml:space="preserve">____________ </w:t>
      </w:r>
      <w:r>
        <w:rPr>
          <w:b/>
          <w:color w:val="000000"/>
        </w:rPr>
        <w:t>/</w:t>
      </w:r>
      <w:r w:rsidRPr="006F23AB">
        <w:rPr>
          <w:b/>
          <w:color w:val="000000"/>
        </w:rPr>
        <w:t>______________________________</w:t>
      </w:r>
      <w:r>
        <w:rPr>
          <w:b/>
          <w:color w:val="000000"/>
        </w:rPr>
        <w:t>/</w:t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4969CF">
        <w:rPr>
          <w:b/>
          <w:color w:val="000000"/>
        </w:rPr>
        <w:tab/>
      </w:r>
      <w:r w:rsidRPr="006F23AB">
        <w:rPr>
          <w:b/>
          <w:color w:val="000000"/>
        </w:rPr>
        <w:t xml:space="preserve">         </w:t>
      </w:r>
      <w:r w:rsidRPr="004969CF">
        <w:rPr>
          <w:b/>
          <w:color w:val="000000"/>
        </w:rPr>
        <w:t>____________</w:t>
      </w:r>
      <w:r>
        <w:rPr>
          <w:b/>
          <w:color w:val="000000"/>
        </w:rPr>
        <w:t>_____</w:t>
      </w:r>
      <w:r w:rsidRPr="004969CF">
        <w:rPr>
          <w:b/>
          <w:color w:val="000000"/>
        </w:rPr>
        <w:t xml:space="preserve"> </w:t>
      </w:r>
      <w:r>
        <w:rPr>
          <w:b/>
          <w:color w:val="000000"/>
        </w:rPr>
        <w:t>/___</w:t>
      </w:r>
      <w:r w:rsidRPr="006F23AB">
        <w:rPr>
          <w:b/>
          <w:color w:val="000000"/>
        </w:rPr>
        <w:t>___________________</w:t>
      </w:r>
      <w:r>
        <w:rPr>
          <w:b/>
          <w:color w:val="000000"/>
        </w:rPr>
        <w:t>________/</w:t>
      </w:r>
    </w:p>
    <w:p w:rsidR="007C5ADE" w:rsidRDefault="007C5ADE" w:rsidP="006F23AB">
      <w:pPr>
        <w:ind w:left="1620"/>
        <w:jc w:val="both"/>
      </w:pPr>
      <w:r w:rsidRPr="00132837">
        <w:rPr>
          <w:color w:val="000000"/>
        </w:rPr>
        <w:tab/>
        <w:t>МП</w:t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 w:rsidRPr="0013283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2837">
        <w:rPr>
          <w:color w:val="000000"/>
        </w:rPr>
        <w:t>МП</w:t>
      </w:r>
    </w:p>
    <w:p w:rsidR="007C5ADE" w:rsidRDefault="007C5ADE"/>
    <w:sectPr w:rsidR="007C5ADE" w:rsidSect="00DC2187">
      <w:pgSz w:w="16838" w:h="11906" w:orient="landscape"/>
      <w:pgMar w:top="360" w:right="1134" w:bottom="4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3AB"/>
    <w:rsid w:val="0001287F"/>
    <w:rsid w:val="00046D7B"/>
    <w:rsid w:val="000F2127"/>
    <w:rsid w:val="00132837"/>
    <w:rsid w:val="002511C4"/>
    <w:rsid w:val="002F2D58"/>
    <w:rsid w:val="00353DE4"/>
    <w:rsid w:val="004969CF"/>
    <w:rsid w:val="00497617"/>
    <w:rsid w:val="00533213"/>
    <w:rsid w:val="005B636C"/>
    <w:rsid w:val="006F23AB"/>
    <w:rsid w:val="007C5ADE"/>
    <w:rsid w:val="008C56D7"/>
    <w:rsid w:val="009228A5"/>
    <w:rsid w:val="0092602F"/>
    <w:rsid w:val="009523CC"/>
    <w:rsid w:val="0097301F"/>
    <w:rsid w:val="00A4715F"/>
    <w:rsid w:val="00BD15EF"/>
    <w:rsid w:val="00C04E10"/>
    <w:rsid w:val="00CE4029"/>
    <w:rsid w:val="00DC2187"/>
    <w:rsid w:val="00E14B3D"/>
    <w:rsid w:val="00ED5A95"/>
    <w:rsid w:val="00F064EB"/>
    <w:rsid w:val="00F631CE"/>
    <w:rsid w:val="00F87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3A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F23A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Normal"/>
    <w:uiPriority w:val="99"/>
    <w:rsid w:val="006F23A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F23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F23A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306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156</Words>
  <Characters>891</Characters>
  <Application>Microsoft Office Outlook</Application>
  <DocSecurity>0</DocSecurity>
  <Lines>0</Lines>
  <Paragraphs>0</Paragraphs>
  <ScaleCrop>false</ScaleCrop>
  <Company>ЗАО 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6620</cp:lastModifiedBy>
  <cp:revision>4</cp:revision>
  <dcterms:created xsi:type="dcterms:W3CDTF">2012-03-28T09:41:00Z</dcterms:created>
  <dcterms:modified xsi:type="dcterms:W3CDTF">2012-07-23T10:06:00Z</dcterms:modified>
</cp:coreProperties>
</file>